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2FE" w:rsidRDefault="000172FE" w:rsidP="000172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FRESELL</w:t>
      </w:r>
      <w:r>
        <w:rPr>
          <w:rFonts w:ascii="Times New Roman" w:hAnsi="Times New Roman" w:cs="Times New Roman"/>
        </w:rPr>
        <w:tab/>
        <w:t>(fl.1420)</w:t>
      </w:r>
    </w:p>
    <w:p w:rsidR="000172FE" w:rsidRDefault="000172FE" w:rsidP="000172FE">
      <w:pPr>
        <w:rPr>
          <w:rFonts w:ascii="Times New Roman" w:hAnsi="Times New Roman" w:cs="Times New Roman"/>
        </w:rPr>
      </w:pPr>
    </w:p>
    <w:p w:rsidR="000172FE" w:rsidRDefault="000172FE" w:rsidP="000172FE">
      <w:pPr>
        <w:rPr>
          <w:rFonts w:ascii="Times New Roman" w:hAnsi="Times New Roman" w:cs="Times New Roman"/>
        </w:rPr>
      </w:pPr>
    </w:p>
    <w:p w:rsidR="000172FE" w:rsidRDefault="000172FE" w:rsidP="000172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Dec.1420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 upon </w:t>
      </w:r>
    </w:p>
    <w:p w:rsidR="000172FE" w:rsidRDefault="000172FE" w:rsidP="000172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Tyne castle into land of the late John de </w:t>
      </w:r>
      <w:proofErr w:type="spellStart"/>
      <w:r>
        <w:rPr>
          <w:rFonts w:ascii="Times New Roman" w:hAnsi="Times New Roman" w:cs="Times New Roman"/>
        </w:rPr>
        <w:t>Hawkeswell</w:t>
      </w:r>
      <w:proofErr w:type="spellEnd"/>
      <w:r>
        <w:rPr>
          <w:rFonts w:ascii="Times New Roman" w:hAnsi="Times New Roman" w:cs="Times New Roman"/>
        </w:rPr>
        <w:t>(q.v.).</w:t>
      </w:r>
    </w:p>
    <w:p w:rsidR="000172FE" w:rsidRDefault="000172FE" w:rsidP="000172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8089E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21-475)</w:t>
      </w:r>
    </w:p>
    <w:p w:rsidR="000172FE" w:rsidRDefault="000172FE" w:rsidP="000172FE">
      <w:pPr>
        <w:rPr>
          <w:rFonts w:ascii="Times New Roman" w:hAnsi="Times New Roman" w:cs="Times New Roman"/>
        </w:rPr>
      </w:pPr>
    </w:p>
    <w:p w:rsidR="000172FE" w:rsidRDefault="000172FE" w:rsidP="000172FE">
      <w:pPr>
        <w:rPr>
          <w:rFonts w:ascii="Times New Roman" w:hAnsi="Times New Roman" w:cs="Times New Roman"/>
        </w:rPr>
      </w:pPr>
    </w:p>
    <w:p w:rsidR="000172FE" w:rsidRDefault="000172FE" w:rsidP="000172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2016</w:t>
      </w:r>
    </w:p>
    <w:p w:rsidR="006B2F86" w:rsidRPr="00E71FC3" w:rsidRDefault="000172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2FE" w:rsidRDefault="000172FE" w:rsidP="00E71FC3">
      <w:r>
        <w:separator/>
      </w:r>
    </w:p>
  </w:endnote>
  <w:endnote w:type="continuationSeparator" w:id="0">
    <w:p w:rsidR="000172FE" w:rsidRDefault="000172F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2FE" w:rsidRDefault="000172FE" w:rsidP="00E71FC3">
      <w:r>
        <w:separator/>
      </w:r>
    </w:p>
  </w:footnote>
  <w:footnote w:type="continuationSeparator" w:id="0">
    <w:p w:rsidR="000172FE" w:rsidRDefault="000172F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FE"/>
    <w:rsid w:val="000172F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D05887-9D70-45BD-AED5-EDC2FDA7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172F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172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2016-07-27T21:37:00Z</dcterms:created>
  <dcterms:modified xsi:type="dcterms:W3CDTF">2016-07-27T21:38:00Z</dcterms:modified>
</cp:coreProperties>
</file>